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A83" w:rsidRPr="00CA7C3D" w:rsidRDefault="008B1A83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8B1A83" w:rsidRPr="00CA7C3D" w:rsidRDefault="008B1A83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8B1A83" w:rsidRPr="00CA7C3D" w:rsidRDefault="008B1A83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8B1A83" w:rsidRPr="00CA7C3D" w:rsidRDefault="008B1A83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8B1A83" w:rsidRPr="00CA7C3D" w:rsidRDefault="008B1A83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14.12.2022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363</w:t>
      </w:r>
    </w:p>
    <w:p w:rsidR="008B1A83" w:rsidRPr="00CA7C3D" w:rsidRDefault="008B1A83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8B1A83" w:rsidRPr="00CA7C3D" w:rsidRDefault="008B1A83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 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ов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ых на территории Павловского сельского поселения Унечского муниципального района Брянской области</w:t>
      </w:r>
    </w:p>
    <w:p w:rsidR="008B1A83" w:rsidRPr="00CA7C3D" w:rsidRDefault="008B1A83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8B1A83" w:rsidRPr="00FC5F2F" w:rsidRDefault="008B1A83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15</w:t>
      </w:r>
      <w:r w:rsidRPr="00FC5F2F">
        <w:t>.</w:t>
      </w:r>
      <w:r>
        <w:t>02</w:t>
      </w:r>
      <w:r w:rsidRPr="00FC5F2F">
        <w:t>.201</w:t>
      </w:r>
      <w:r>
        <w:t>3</w:t>
      </w:r>
      <w:r w:rsidRPr="00FC5F2F">
        <w:t xml:space="preserve"> № 4-4</w:t>
      </w:r>
      <w:r>
        <w:t>55</w:t>
      </w:r>
      <w:r w:rsidRPr="00FC5F2F">
        <w:t xml:space="preserve"> «Об утверждении Генерального плана</w:t>
      </w:r>
      <w:r>
        <w:t xml:space="preserve"> Павловского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6-32)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ых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ов</w:t>
      </w:r>
    </w:p>
    <w:p w:rsidR="008B1A83" w:rsidRDefault="008B1A83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8B1A83" w:rsidRPr="00336C1F" w:rsidRDefault="008B1A83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8B1A83" w:rsidRPr="00F13FF3" w:rsidRDefault="008B1A83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bookmarkStart w:id="0" w:name="_Hlk114500554"/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>
        <w:rPr>
          <w:lang w:eastAsia="ru-RU"/>
        </w:rPr>
        <w:t xml:space="preserve"> (Приложение1)</w:t>
      </w:r>
      <w:r w:rsidRPr="00F13FF3">
        <w:rPr>
          <w:lang w:eastAsia="ru-RU"/>
        </w:rPr>
        <w:t>:</w:t>
      </w:r>
    </w:p>
    <w:p w:rsidR="008B1A83" w:rsidRPr="00F13FF3" w:rsidRDefault="008B1A83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154971</w:t>
      </w:r>
      <w:r w:rsidRPr="00F13FF3">
        <w:rPr>
          <w:lang w:eastAsia="ru-RU"/>
        </w:rPr>
        <w:t>кв.м;</w:t>
      </w:r>
    </w:p>
    <w:p w:rsidR="008B1A83" w:rsidRPr="00F13FF3" w:rsidRDefault="008B1A83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Павловское</w:t>
      </w:r>
      <w:r w:rsidRPr="00F13FF3">
        <w:rPr>
          <w:lang w:eastAsia="ru-RU"/>
        </w:rPr>
        <w:t xml:space="preserve"> сельское поселение;</w:t>
      </w:r>
    </w:p>
    <w:p w:rsidR="008B1A83" w:rsidRPr="00F13FF3" w:rsidRDefault="008B1A83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</w:t>
      </w:r>
      <w:r>
        <w:rPr>
          <w:lang w:eastAsia="ru-RU"/>
        </w:rPr>
        <w:t xml:space="preserve">: </w:t>
      </w:r>
      <w:r w:rsidRPr="00250EE0">
        <w:rPr>
          <w:lang w:eastAsia="ru-RU"/>
        </w:rPr>
        <w:t xml:space="preserve">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</w:p>
    <w:p w:rsidR="008B1A83" w:rsidRDefault="008B1A83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8B1A83" w:rsidRPr="00250EE0" w:rsidRDefault="008B1A83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 2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2</w:t>
      </w:r>
      <w:r w:rsidRPr="00250EE0">
        <w:rPr>
          <w:lang w:eastAsia="ru-RU"/>
        </w:rPr>
        <w:t>):</w:t>
      </w:r>
    </w:p>
    <w:p w:rsidR="008B1A83" w:rsidRPr="00250EE0" w:rsidRDefault="008B1A83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57838</w:t>
      </w:r>
      <w:r w:rsidRPr="00250EE0">
        <w:rPr>
          <w:lang w:eastAsia="ru-RU"/>
        </w:rPr>
        <w:t>кв.м;</w:t>
      </w:r>
    </w:p>
    <w:p w:rsidR="008B1A83" w:rsidRPr="00250EE0" w:rsidRDefault="008B1A83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Павловское </w:t>
      </w:r>
      <w:r w:rsidRPr="00250EE0">
        <w:rPr>
          <w:lang w:eastAsia="ru-RU"/>
        </w:rPr>
        <w:t>сельское  поселение;</w:t>
      </w:r>
    </w:p>
    <w:p w:rsidR="008B1A83" w:rsidRPr="00250EE0" w:rsidRDefault="008B1A83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</w:t>
      </w:r>
      <w:bookmarkStart w:id="1" w:name="_Hlk118204079"/>
      <w:r w:rsidRPr="00250EE0">
        <w:rPr>
          <w:lang w:eastAsia="ru-RU"/>
        </w:rPr>
        <w:t xml:space="preserve">: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</w:p>
    <w:bookmarkEnd w:id="1"/>
    <w:p w:rsidR="008B1A83" w:rsidRDefault="008B1A83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8B1A83" w:rsidRPr="00250EE0" w:rsidRDefault="008B1A83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3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3</w:t>
      </w:r>
      <w:r w:rsidRPr="00250EE0">
        <w:rPr>
          <w:lang w:eastAsia="ru-RU"/>
        </w:rPr>
        <w:t>):</w:t>
      </w:r>
    </w:p>
    <w:p w:rsidR="008B1A83" w:rsidRPr="00250EE0" w:rsidRDefault="008B1A83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62396</w:t>
      </w:r>
      <w:r w:rsidRPr="00250EE0">
        <w:rPr>
          <w:lang w:eastAsia="ru-RU"/>
        </w:rPr>
        <w:t>кв.м;</w:t>
      </w:r>
    </w:p>
    <w:p w:rsidR="008B1A83" w:rsidRPr="00250EE0" w:rsidRDefault="008B1A83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Павловское </w:t>
      </w:r>
      <w:r w:rsidRPr="00250EE0">
        <w:rPr>
          <w:lang w:eastAsia="ru-RU"/>
        </w:rPr>
        <w:t>сельское  поселение;</w:t>
      </w:r>
    </w:p>
    <w:p w:rsidR="008B1A83" w:rsidRPr="00250EE0" w:rsidRDefault="008B1A83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</w:t>
      </w:r>
      <w:bookmarkStart w:id="2" w:name="_Hlk118199630"/>
      <w:r w:rsidRPr="00250EE0">
        <w:rPr>
          <w:lang w:eastAsia="ru-RU"/>
        </w:rPr>
        <w:t xml:space="preserve">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  <w:bookmarkEnd w:id="2"/>
    </w:p>
    <w:p w:rsidR="008B1A83" w:rsidRPr="00250EE0" w:rsidRDefault="008B1A83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8B1A83" w:rsidRPr="00250EE0" w:rsidRDefault="008B1A83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4. </w:t>
      </w:r>
      <w:r w:rsidRPr="00250EE0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4</w:t>
      </w:r>
      <w:r w:rsidRPr="00250EE0">
        <w:rPr>
          <w:lang w:eastAsia="ru-RU"/>
        </w:rPr>
        <w:t>):</w:t>
      </w:r>
    </w:p>
    <w:p w:rsidR="008B1A83" w:rsidRPr="00250EE0" w:rsidRDefault="008B1A83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площадь земельного  участка:</w:t>
      </w:r>
      <w:r>
        <w:rPr>
          <w:lang w:eastAsia="ru-RU"/>
        </w:rPr>
        <w:t>86887</w:t>
      </w:r>
      <w:r w:rsidRPr="00250EE0">
        <w:rPr>
          <w:lang w:eastAsia="ru-RU"/>
        </w:rPr>
        <w:t>кв.м;</w:t>
      </w:r>
    </w:p>
    <w:p w:rsidR="008B1A83" w:rsidRPr="00250EE0" w:rsidRDefault="008B1A83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Павловское </w:t>
      </w:r>
      <w:r w:rsidRPr="00250EE0">
        <w:rPr>
          <w:lang w:eastAsia="ru-RU"/>
        </w:rPr>
        <w:t>сельское  поселение;</w:t>
      </w:r>
    </w:p>
    <w:p w:rsidR="008B1A83" w:rsidRDefault="008B1A83" w:rsidP="00102B37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</w:t>
      </w:r>
      <w:r>
        <w:rPr>
          <w:lang w:eastAsia="ru-RU"/>
        </w:rPr>
        <w:t xml:space="preserve">: </w:t>
      </w:r>
      <w:bookmarkStart w:id="3" w:name="_Hlk121922126"/>
      <w:r w:rsidRPr="00250EE0">
        <w:rPr>
          <w:lang w:eastAsia="ru-RU"/>
        </w:rPr>
        <w:t>«</w:t>
      </w:r>
      <w:r>
        <w:rPr>
          <w:lang w:eastAsia="ru-RU"/>
        </w:rPr>
        <w:t>сенокошение</w:t>
      </w:r>
      <w:r w:rsidRPr="00250EE0">
        <w:rPr>
          <w:lang w:eastAsia="ru-RU"/>
        </w:rPr>
        <w:t xml:space="preserve">, </w:t>
      </w:r>
      <w:r>
        <w:rPr>
          <w:lang w:eastAsia="ru-RU"/>
        </w:rPr>
        <w:t>выпас сельскохозяйственных животных</w:t>
      </w:r>
      <w:r w:rsidRPr="00250EE0">
        <w:rPr>
          <w:lang w:eastAsia="ru-RU"/>
        </w:rPr>
        <w:t>»-код вида 1.1</w:t>
      </w:r>
      <w:r>
        <w:rPr>
          <w:lang w:eastAsia="ru-RU"/>
        </w:rPr>
        <w:t>9</w:t>
      </w:r>
      <w:r w:rsidRPr="00250EE0">
        <w:rPr>
          <w:lang w:eastAsia="ru-RU"/>
        </w:rPr>
        <w:t>, 1.</w:t>
      </w:r>
      <w:r>
        <w:rPr>
          <w:lang w:eastAsia="ru-RU"/>
        </w:rPr>
        <w:t>20</w:t>
      </w:r>
      <w:r w:rsidRPr="00250EE0">
        <w:rPr>
          <w:lang w:eastAsia="ru-RU"/>
        </w:rPr>
        <w:t xml:space="preserve">;  </w:t>
      </w:r>
    </w:p>
    <w:bookmarkEnd w:id="3"/>
    <w:p w:rsidR="008B1A83" w:rsidRDefault="008B1A83" w:rsidP="00102B37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8B1A83" w:rsidRPr="00250EE0" w:rsidRDefault="008B1A83" w:rsidP="00BE10FA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5. </w:t>
      </w:r>
      <w:r w:rsidRPr="00250EE0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>5</w:t>
      </w:r>
      <w:r w:rsidRPr="00250EE0">
        <w:rPr>
          <w:lang w:eastAsia="ru-RU"/>
        </w:rPr>
        <w:t>):</w:t>
      </w:r>
    </w:p>
    <w:p w:rsidR="008B1A83" w:rsidRPr="00250EE0" w:rsidRDefault="008B1A83" w:rsidP="00BE10FA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площадь земельного  участка:</w:t>
      </w:r>
      <w:r>
        <w:rPr>
          <w:lang w:eastAsia="ru-RU"/>
        </w:rPr>
        <w:t xml:space="preserve"> 126 518</w:t>
      </w:r>
      <w:r w:rsidRPr="00250EE0">
        <w:rPr>
          <w:lang w:eastAsia="ru-RU"/>
        </w:rPr>
        <w:t>кв.м;</w:t>
      </w:r>
    </w:p>
    <w:p w:rsidR="008B1A83" w:rsidRPr="00250EE0" w:rsidRDefault="008B1A83" w:rsidP="00BE10FA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Павловское </w:t>
      </w:r>
      <w:r w:rsidRPr="00250EE0">
        <w:rPr>
          <w:lang w:eastAsia="ru-RU"/>
        </w:rPr>
        <w:t>сельское  поселение;</w:t>
      </w:r>
    </w:p>
    <w:p w:rsidR="008B1A83" w:rsidRDefault="008B1A83" w:rsidP="00102B37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</w:t>
      </w:r>
      <w:r>
        <w:rPr>
          <w:lang w:eastAsia="ru-RU"/>
        </w:rPr>
        <w:t xml:space="preserve">: </w:t>
      </w:r>
      <w:r w:rsidRPr="00250EE0">
        <w:rPr>
          <w:lang w:eastAsia="ru-RU"/>
        </w:rPr>
        <w:t xml:space="preserve">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</w:t>
      </w:r>
    </w:p>
    <w:p w:rsidR="008B1A83" w:rsidRDefault="008B1A83" w:rsidP="00102B37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8B1A83" w:rsidRPr="00250EE0" w:rsidRDefault="008B1A83" w:rsidP="007E56B5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6. </w:t>
      </w:r>
      <w:r w:rsidRPr="00250EE0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>6</w:t>
      </w:r>
      <w:r w:rsidRPr="00250EE0">
        <w:rPr>
          <w:lang w:eastAsia="ru-RU"/>
        </w:rPr>
        <w:t>):</w:t>
      </w:r>
    </w:p>
    <w:p w:rsidR="008B1A83" w:rsidRPr="00250EE0" w:rsidRDefault="008B1A83" w:rsidP="007E56B5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площадь земельного  участка:</w:t>
      </w:r>
      <w:r>
        <w:rPr>
          <w:lang w:eastAsia="ru-RU"/>
        </w:rPr>
        <w:t xml:space="preserve"> 38 019</w:t>
      </w:r>
      <w:r w:rsidRPr="00250EE0">
        <w:rPr>
          <w:lang w:eastAsia="ru-RU"/>
        </w:rPr>
        <w:t>кв.м;</w:t>
      </w:r>
    </w:p>
    <w:p w:rsidR="008B1A83" w:rsidRPr="00250EE0" w:rsidRDefault="008B1A83" w:rsidP="007E56B5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Павловское </w:t>
      </w:r>
      <w:r w:rsidRPr="00250EE0">
        <w:rPr>
          <w:lang w:eastAsia="ru-RU"/>
        </w:rPr>
        <w:t>сельское  поселение;</w:t>
      </w:r>
    </w:p>
    <w:p w:rsidR="008B1A83" w:rsidRDefault="008B1A83" w:rsidP="007E56B5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</w:t>
      </w:r>
      <w:r>
        <w:rPr>
          <w:lang w:eastAsia="ru-RU"/>
        </w:rPr>
        <w:t xml:space="preserve">: </w:t>
      </w:r>
      <w:r w:rsidRPr="00250EE0">
        <w:rPr>
          <w:lang w:eastAsia="ru-RU"/>
        </w:rPr>
        <w:t xml:space="preserve">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</w:p>
    <w:p w:rsidR="008B1A83" w:rsidRPr="00F13FF3" w:rsidRDefault="008B1A83" w:rsidP="00102B37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bookmarkEnd w:id="0"/>
    <w:p w:rsidR="008B1A83" w:rsidRPr="00F13FF3" w:rsidRDefault="008B1A83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7</w:t>
      </w:r>
      <w:r w:rsidRPr="00F13FF3">
        <w:rPr>
          <w:lang w:eastAsia="ru-RU"/>
        </w:rPr>
        <w:t>. Образовать земельн</w:t>
      </w:r>
      <w:r>
        <w:rPr>
          <w:lang w:eastAsia="ru-RU"/>
        </w:rPr>
        <w:t>ые</w:t>
      </w:r>
      <w:r w:rsidRPr="00F13FF3">
        <w:rPr>
          <w:lang w:eastAsia="ru-RU"/>
        </w:rPr>
        <w:t xml:space="preserve"> участ</w:t>
      </w:r>
      <w:r>
        <w:rPr>
          <w:lang w:eastAsia="ru-RU"/>
        </w:rPr>
        <w:t>ки</w:t>
      </w:r>
      <w:r w:rsidRPr="00F13FF3">
        <w:rPr>
          <w:lang w:eastAsia="ru-RU"/>
        </w:rPr>
        <w:t xml:space="preserve"> из земель, государственная собственность на которые не разграничена, указанные в пункт</w:t>
      </w:r>
      <w:r>
        <w:rPr>
          <w:lang w:eastAsia="ru-RU"/>
        </w:rPr>
        <w:t>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-6</w:t>
      </w:r>
      <w:r w:rsidRPr="00F13FF3">
        <w:rPr>
          <w:lang w:eastAsia="ru-RU"/>
        </w:rPr>
        <w:t xml:space="preserve">  настоящего постановления, в соответствии с действующим законодательством.</w:t>
      </w:r>
    </w:p>
    <w:p w:rsidR="008B1A83" w:rsidRPr="00F13FF3" w:rsidRDefault="008B1A83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8</w:t>
      </w:r>
      <w:r w:rsidRPr="00F13FF3">
        <w:rPr>
          <w:lang w:eastAsia="ru-RU"/>
        </w:rPr>
        <w:t>. Площадь образуем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земельн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F13FF3">
        <w:rPr>
          <w:lang w:eastAsia="ru-RU"/>
        </w:rPr>
        <w:t>, указанн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в пунк</w:t>
      </w:r>
      <w:r>
        <w:rPr>
          <w:lang w:eastAsia="ru-RU"/>
        </w:rPr>
        <w:t>тах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-6</w:t>
      </w:r>
      <w:r w:rsidRPr="00F13FF3">
        <w:rPr>
          <w:lang w:eastAsia="ru-RU"/>
        </w:rPr>
        <w:t>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8B1A83" w:rsidRPr="0050051F" w:rsidRDefault="008B1A83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9</w:t>
      </w:r>
      <w:r w:rsidRPr="00F13FF3">
        <w:rPr>
          <w:lang w:eastAsia="ru-RU"/>
        </w:rPr>
        <w:t xml:space="preserve">.  Срок действия решения об утверждении </w:t>
      </w:r>
      <w:r w:rsidRPr="0050051F">
        <w:rPr>
          <w:lang w:eastAsia="ru-RU"/>
        </w:rPr>
        <w:t>схем расположения земельн</w:t>
      </w:r>
      <w:r>
        <w:rPr>
          <w:lang w:eastAsia="ru-RU"/>
        </w:rPr>
        <w:t>ых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50051F">
        <w:rPr>
          <w:lang w:eastAsia="ru-RU"/>
        </w:rPr>
        <w:t xml:space="preserve"> составляет два года.</w:t>
      </w:r>
    </w:p>
    <w:p w:rsidR="008B1A83" w:rsidRDefault="008B1A83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10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8B1A83" w:rsidRPr="0050051F" w:rsidRDefault="008B1A83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11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8B1A83" w:rsidRDefault="008B1A83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12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 xml:space="preserve">оставляю за собой. </w:t>
      </w:r>
    </w:p>
    <w:p w:rsidR="008B1A83" w:rsidRDefault="008B1A83" w:rsidP="00095619">
      <w:pPr>
        <w:spacing w:line="240" w:lineRule="auto"/>
        <w:jc w:val="both"/>
        <w:rPr>
          <w:lang w:eastAsia="ru-RU"/>
        </w:rPr>
      </w:pPr>
    </w:p>
    <w:p w:rsidR="008B1A83" w:rsidRDefault="008B1A83" w:rsidP="00095619">
      <w:pPr>
        <w:spacing w:line="240" w:lineRule="auto"/>
        <w:rPr>
          <w:lang w:eastAsia="ru-RU"/>
        </w:rPr>
      </w:pPr>
    </w:p>
    <w:p w:rsidR="008B1A83" w:rsidRPr="0050051F" w:rsidRDefault="008B1A83" w:rsidP="00095619">
      <w:pPr>
        <w:spacing w:line="240" w:lineRule="auto"/>
        <w:rPr>
          <w:lang w:eastAsia="ru-RU"/>
        </w:rPr>
      </w:pPr>
      <w:r>
        <w:rPr>
          <w:lang w:eastAsia="ru-RU"/>
        </w:rPr>
        <w:t>Исполняющая обязанности г</w:t>
      </w:r>
      <w:r w:rsidRPr="0050051F">
        <w:rPr>
          <w:lang w:eastAsia="ru-RU"/>
        </w:rPr>
        <w:t>лав</w:t>
      </w:r>
      <w:r>
        <w:rPr>
          <w:lang w:eastAsia="ru-RU"/>
        </w:rPr>
        <w:t>ы</w:t>
      </w:r>
      <w:r w:rsidRPr="0050051F">
        <w:rPr>
          <w:lang w:eastAsia="ru-RU"/>
        </w:rPr>
        <w:t xml:space="preserve"> администрации района                       </w:t>
      </w:r>
      <w:r>
        <w:rPr>
          <w:lang w:eastAsia="ru-RU"/>
        </w:rPr>
        <w:t>И.М. Волкович</w:t>
      </w:r>
    </w:p>
    <w:p w:rsidR="008B1A83" w:rsidRPr="0050051F" w:rsidRDefault="008B1A83" w:rsidP="00095619">
      <w:pPr>
        <w:spacing w:line="240" w:lineRule="auto"/>
        <w:rPr>
          <w:lang w:eastAsia="ru-RU"/>
        </w:rPr>
      </w:pPr>
    </w:p>
    <w:p w:rsidR="008B1A83" w:rsidRPr="0050051F" w:rsidRDefault="008B1A83" w:rsidP="00095619">
      <w:pPr>
        <w:spacing w:line="240" w:lineRule="auto"/>
        <w:rPr>
          <w:lang w:eastAsia="ru-RU"/>
        </w:rPr>
      </w:pPr>
    </w:p>
    <w:p w:rsidR="008B1A83" w:rsidRDefault="008B1A83" w:rsidP="00102B37">
      <w:pPr>
        <w:spacing w:line="240" w:lineRule="auto"/>
        <w:rPr>
          <w:lang w:eastAsia="ru-RU"/>
        </w:rPr>
      </w:pPr>
    </w:p>
    <w:p w:rsidR="008B1A83" w:rsidRPr="0050051F" w:rsidRDefault="008B1A83" w:rsidP="00095619">
      <w:pPr>
        <w:spacing w:line="240" w:lineRule="auto"/>
        <w:rPr>
          <w:lang w:eastAsia="ru-RU"/>
        </w:rPr>
      </w:pPr>
    </w:p>
    <w:p w:rsidR="008B1A83" w:rsidRPr="00060422" w:rsidRDefault="008B1A83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8B1A83" w:rsidRPr="00336C1F" w:rsidRDefault="008B1A83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8B1A83" w:rsidRPr="00336C1F" w:rsidSect="0073140C">
      <w:pgSz w:w="11906" w:h="16838" w:code="9"/>
      <w:pgMar w:top="709" w:right="567" w:bottom="142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1A83" w:rsidRDefault="008B1A83" w:rsidP="006F0F01">
      <w:pPr>
        <w:spacing w:line="240" w:lineRule="auto"/>
      </w:pPr>
      <w:r>
        <w:separator/>
      </w:r>
    </w:p>
  </w:endnote>
  <w:endnote w:type="continuationSeparator" w:id="1">
    <w:p w:rsidR="008B1A83" w:rsidRDefault="008B1A83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1A83" w:rsidRDefault="008B1A83" w:rsidP="006F0F01">
      <w:pPr>
        <w:spacing w:line="240" w:lineRule="auto"/>
      </w:pPr>
      <w:r>
        <w:separator/>
      </w:r>
    </w:p>
  </w:footnote>
  <w:footnote w:type="continuationSeparator" w:id="1">
    <w:p w:rsidR="008B1A83" w:rsidRDefault="008B1A83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04A94"/>
    <w:rsid w:val="00032503"/>
    <w:rsid w:val="00032A3C"/>
    <w:rsid w:val="00060422"/>
    <w:rsid w:val="00061BCE"/>
    <w:rsid w:val="00067840"/>
    <w:rsid w:val="00073686"/>
    <w:rsid w:val="00095619"/>
    <w:rsid w:val="000C24D9"/>
    <w:rsid w:val="000C5ECC"/>
    <w:rsid w:val="000D5161"/>
    <w:rsid w:val="000F07A7"/>
    <w:rsid w:val="000F29FE"/>
    <w:rsid w:val="00102B37"/>
    <w:rsid w:val="0010643C"/>
    <w:rsid w:val="00120638"/>
    <w:rsid w:val="001A43AC"/>
    <w:rsid w:val="001B11B3"/>
    <w:rsid w:val="001B5E70"/>
    <w:rsid w:val="001C0CBD"/>
    <w:rsid w:val="001C7A52"/>
    <w:rsid w:val="001F0C9A"/>
    <w:rsid w:val="00250EE0"/>
    <w:rsid w:val="00263661"/>
    <w:rsid w:val="002667AF"/>
    <w:rsid w:val="00296FBB"/>
    <w:rsid w:val="00336C1F"/>
    <w:rsid w:val="00370C22"/>
    <w:rsid w:val="00372606"/>
    <w:rsid w:val="00453CB3"/>
    <w:rsid w:val="00480486"/>
    <w:rsid w:val="00484E3B"/>
    <w:rsid w:val="004919E2"/>
    <w:rsid w:val="0049672E"/>
    <w:rsid w:val="004A1C49"/>
    <w:rsid w:val="004A3CDD"/>
    <w:rsid w:val="004A5D0A"/>
    <w:rsid w:val="004F4E78"/>
    <w:rsid w:val="0050051F"/>
    <w:rsid w:val="00523E6E"/>
    <w:rsid w:val="00544245"/>
    <w:rsid w:val="005538FA"/>
    <w:rsid w:val="00557778"/>
    <w:rsid w:val="0057130B"/>
    <w:rsid w:val="00575062"/>
    <w:rsid w:val="00587744"/>
    <w:rsid w:val="005B7825"/>
    <w:rsid w:val="005C384D"/>
    <w:rsid w:val="005F32CF"/>
    <w:rsid w:val="005F3D37"/>
    <w:rsid w:val="00623FB8"/>
    <w:rsid w:val="00664215"/>
    <w:rsid w:val="0069515C"/>
    <w:rsid w:val="006B355E"/>
    <w:rsid w:val="006B5B5F"/>
    <w:rsid w:val="006D1CA3"/>
    <w:rsid w:val="006E6110"/>
    <w:rsid w:val="006F0F01"/>
    <w:rsid w:val="006F3730"/>
    <w:rsid w:val="007008E2"/>
    <w:rsid w:val="0073140C"/>
    <w:rsid w:val="00764993"/>
    <w:rsid w:val="007A593A"/>
    <w:rsid w:val="007E56B5"/>
    <w:rsid w:val="007F6C93"/>
    <w:rsid w:val="00817FCC"/>
    <w:rsid w:val="00835A51"/>
    <w:rsid w:val="00853FF7"/>
    <w:rsid w:val="00884B6E"/>
    <w:rsid w:val="008B1A83"/>
    <w:rsid w:val="008C49C1"/>
    <w:rsid w:val="008E3600"/>
    <w:rsid w:val="008F4FB4"/>
    <w:rsid w:val="00922FB4"/>
    <w:rsid w:val="009257BE"/>
    <w:rsid w:val="0093456D"/>
    <w:rsid w:val="009359D3"/>
    <w:rsid w:val="00957BBE"/>
    <w:rsid w:val="009C0F18"/>
    <w:rsid w:val="009E0AD9"/>
    <w:rsid w:val="00A870FE"/>
    <w:rsid w:val="00A907A8"/>
    <w:rsid w:val="00AA779F"/>
    <w:rsid w:val="00AE56E3"/>
    <w:rsid w:val="00B0658B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E10FA"/>
    <w:rsid w:val="00BF05C8"/>
    <w:rsid w:val="00C14927"/>
    <w:rsid w:val="00C17BCE"/>
    <w:rsid w:val="00C208A1"/>
    <w:rsid w:val="00C27A5F"/>
    <w:rsid w:val="00C64F97"/>
    <w:rsid w:val="00C85A88"/>
    <w:rsid w:val="00CA7C3D"/>
    <w:rsid w:val="00D07175"/>
    <w:rsid w:val="00D71959"/>
    <w:rsid w:val="00DB1AC0"/>
    <w:rsid w:val="00DC310F"/>
    <w:rsid w:val="00DC35FF"/>
    <w:rsid w:val="00DE4856"/>
    <w:rsid w:val="00E41AF8"/>
    <w:rsid w:val="00E474A3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61E96"/>
    <w:rsid w:val="00F77AF1"/>
    <w:rsid w:val="00F862F9"/>
    <w:rsid w:val="00F964B2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7A7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07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202</TotalTime>
  <Pages>3</Pages>
  <Words>966</Words>
  <Characters>5511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39</cp:revision>
  <cp:lastPrinted>2022-12-15T11:19:00Z</cp:lastPrinted>
  <dcterms:created xsi:type="dcterms:W3CDTF">2021-06-24T09:26:00Z</dcterms:created>
  <dcterms:modified xsi:type="dcterms:W3CDTF">2022-12-29T13:06:00Z</dcterms:modified>
</cp:coreProperties>
</file>